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643" w:rsidRDefault="00415643" w:rsidP="009D60C9">
      <w:pPr>
        <w:pStyle w:val="NoSpacing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Итоги учебных достижений </w:t>
      </w:r>
      <w:r w:rsidRPr="009D60C9">
        <w:rPr>
          <w:rFonts w:ascii="Times New Roman" w:hAnsi="Times New Roman"/>
          <w:sz w:val="28"/>
          <w:szCs w:val="28"/>
        </w:rPr>
        <w:t>обучающихся</w:t>
      </w:r>
    </w:p>
    <w:p w:rsidR="00415643" w:rsidRPr="005B0052" w:rsidRDefault="00415643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1 полугодие 2017-2018 уч.г.</w:t>
      </w:r>
    </w:p>
    <w:p w:rsidR="00415643" w:rsidRDefault="00415643" w:rsidP="00EB6CA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65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1"/>
        <w:gridCol w:w="806"/>
        <w:gridCol w:w="613"/>
        <w:gridCol w:w="459"/>
        <w:gridCol w:w="576"/>
        <w:gridCol w:w="576"/>
        <w:gridCol w:w="456"/>
        <w:gridCol w:w="518"/>
        <w:gridCol w:w="817"/>
        <w:gridCol w:w="709"/>
        <w:gridCol w:w="541"/>
        <w:gridCol w:w="456"/>
        <w:gridCol w:w="576"/>
        <w:gridCol w:w="456"/>
        <w:gridCol w:w="518"/>
        <w:gridCol w:w="992"/>
        <w:gridCol w:w="572"/>
        <w:gridCol w:w="502"/>
        <w:gridCol w:w="576"/>
        <w:gridCol w:w="576"/>
        <w:gridCol w:w="456"/>
        <w:gridCol w:w="414"/>
        <w:gridCol w:w="708"/>
        <w:gridCol w:w="567"/>
        <w:gridCol w:w="426"/>
        <w:gridCol w:w="425"/>
        <w:gridCol w:w="425"/>
        <w:gridCol w:w="425"/>
        <w:gridCol w:w="236"/>
      </w:tblGrid>
      <w:tr w:rsidR="00415643" w:rsidRPr="00CC3BD5" w:rsidTr="00CC3BD5">
        <w:trPr>
          <w:trHeight w:val="353"/>
        </w:trPr>
        <w:tc>
          <w:tcPr>
            <w:tcW w:w="1161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МОУ</w:t>
            </w:r>
          </w:p>
        </w:tc>
        <w:tc>
          <w:tcPr>
            <w:tcW w:w="806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Всего обуч-ся</w:t>
            </w:r>
          </w:p>
        </w:tc>
        <w:tc>
          <w:tcPr>
            <w:tcW w:w="613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Ср.б.</w:t>
            </w:r>
          </w:p>
        </w:tc>
        <w:tc>
          <w:tcPr>
            <w:tcW w:w="2067" w:type="dxa"/>
            <w:gridSpan w:val="4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н/а</w:t>
            </w:r>
          </w:p>
        </w:tc>
        <w:tc>
          <w:tcPr>
            <w:tcW w:w="817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Всего обуч-ся нач.шк.</w:t>
            </w:r>
          </w:p>
        </w:tc>
        <w:tc>
          <w:tcPr>
            <w:tcW w:w="709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Ср.б.</w:t>
            </w:r>
          </w:p>
        </w:tc>
        <w:tc>
          <w:tcPr>
            <w:tcW w:w="2029" w:type="dxa"/>
            <w:gridSpan w:val="4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н/а</w:t>
            </w:r>
          </w:p>
        </w:tc>
        <w:tc>
          <w:tcPr>
            <w:tcW w:w="992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Всего обуч-ся осн.шк.</w:t>
            </w:r>
          </w:p>
        </w:tc>
        <w:tc>
          <w:tcPr>
            <w:tcW w:w="572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Ср.б.</w:t>
            </w:r>
          </w:p>
        </w:tc>
        <w:tc>
          <w:tcPr>
            <w:tcW w:w="2110" w:type="dxa"/>
            <w:gridSpan w:val="4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Оценки</w:t>
            </w:r>
          </w:p>
        </w:tc>
        <w:tc>
          <w:tcPr>
            <w:tcW w:w="414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н/а</w:t>
            </w:r>
          </w:p>
        </w:tc>
        <w:tc>
          <w:tcPr>
            <w:tcW w:w="708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Всего обуч-ся ст.шк.</w:t>
            </w:r>
          </w:p>
        </w:tc>
        <w:tc>
          <w:tcPr>
            <w:tcW w:w="567" w:type="dxa"/>
            <w:vMerge w:val="restart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Ср.б.</w:t>
            </w:r>
          </w:p>
        </w:tc>
        <w:tc>
          <w:tcPr>
            <w:tcW w:w="1276" w:type="dxa"/>
            <w:gridSpan w:val="3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Оценки</w:t>
            </w:r>
          </w:p>
        </w:tc>
        <w:tc>
          <w:tcPr>
            <w:tcW w:w="425" w:type="dxa"/>
            <w:tcBorders>
              <w:bottom w:val="nil"/>
            </w:tcBorders>
          </w:tcPr>
          <w:p w:rsidR="00415643" w:rsidRPr="00CC3BD5" w:rsidRDefault="00415643" w:rsidP="00CC3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15643" w:rsidRPr="00CC3BD5" w:rsidRDefault="00415643" w:rsidP="00CC3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н/а</w:t>
            </w:r>
          </w:p>
          <w:p w:rsidR="00415643" w:rsidRPr="00CC3BD5" w:rsidRDefault="00415643" w:rsidP="00CC3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5643" w:rsidRPr="00CC3BD5" w:rsidTr="00CC3BD5">
        <w:trPr>
          <w:trHeight w:val="877"/>
        </w:trPr>
        <w:tc>
          <w:tcPr>
            <w:tcW w:w="1161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6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4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6" w:type="dxa"/>
            <w:vMerge w:val="restart"/>
            <w:tcBorders>
              <w:bottom w:val="nil"/>
            </w:tcBorders>
          </w:tcPr>
          <w:p w:rsidR="00415643" w:rsidRPr="00CC3BD5" w:rsidRDefault="00415643" w:rsidP="00CC3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15643" w:rsidRPr="00CC3BD5" w:rsidTr="00CC3BD5">
        <w:trPr>
          <w:trHeight w:val="831"/>
        </w:trPr>
        <w:tc>
          <w:tcPr>
            <w:tcW w:w="1161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«Школа-гимназия №6»</w:t>
            </w:r>
          </w:p>
        </w:tc>
        <w:tc>
          <w:tcPr>
            <w:tcW w:w="80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822 (934)</w:t>
            </w:r>
          </w:p>
        </w:tc>
        <w:tc>
          <w:tcPr>
            <w:tcW w:w="613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  <w:tc>
          <w:tcPr>
            <w:tcW w:w="459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362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369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18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7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255 (366)</w:t>
            </w:r>
          </w:p>
        </w:tc>
        <w:tc>
          <w:tcPr>
            <w:tcW w:w="709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541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18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447</w:t>
            </w:r>
          </w:p>
        </w:tc>
        <w:tc>
          <w:tcPr>
            <w:tcW w:w="572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502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57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45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14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  <w:tc>
          <w:tcPr>
            <w:tcW w:w="426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425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425" w:type="dxa"/>
          </w:tcPr>
          <w:p w:rsidR="00415643" w:rsidRPr="00CC3BD5" w:rsidRDefault="00415643" w:rsidP="00CC3B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3BD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  <w:vMerge/>
          </w:tcPr>
          <w:p w:rsidR="00415643" w:rsidRPr="00CC3BD5" w:rsidRDefault="00415643" w:rsidP="00CC3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5643" w:rsidRPr="0071305E" w:rsidRDefault="00415643" w:rsidP="00EB6CA3">
      <w:pPr>
        <w:pStyle w:val="NoSpacing"/>
        <w:jc w:val="both"/>
        <w:rPr>
          <w:rFonts w:ascii="Times New Roman" w:hAnsi="Times New Roman"/>
          <w:sz w:val="20"/>
          <w:szCs w:val="20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Примечание: </w:t>
      </w: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1.Лещев Анатолий на надомном обучении (приказ №385 от20.09.2017.)- ученик не оценивается</w:t>
      </w: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1 -х классах 111учащихся – не оцениваются</w:t>
      </w: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15643" w:rsidRDefault="00415643" w:rsidP="00816972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обучения по учебным предметам</w:t>
      </w:r>
    </w:p>
    <w:p w:rsidR="00415643" w:rsidRDefault="00415643" w:rsidP="0081697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415643" w:rsidRDefault="00415643" w:rsidP="0081697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2-4 кл.</w:t>
      </w:r>
    </w:p>
    <w:tbl>
      <w:tblPr>
        <w:tblW w:w="162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2392"/>
        <w:gridCol w:w="1105"/>
        <w:gridCol w:w="1104"/>
        <w:gridCol w:w="1103"/>
        <w:gridCol w:w="1103"/>
        <w:gridCol w:w="1103"/>
        <w:gridCol w:w="1103"/>
        <w:gridCol w:w="1103"/>
        <w:gridCol w:w="1103"/>
        <w:gridCol w:w="1103"/>
        <w:gridCol w:w="1103"/>
        <w:gridCol w:w="1155"/>
        <w:gridCol w:w="1106"/>
      </w:tblGrid>
      <w:tr w:rsidR="00415643" w:rsidRPr="00CC3BD5" w:rsidTr="00CC3BD5">
        <w:trPr>
          <w:trHeight w:val="298"/>
        </w:trPr>
        <w:tc>
          <w:tcPr>
            <w:tcW w:w="593" w:type="dxa"/>
            <w:vMerge w:val="restart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92" w:type="dxa"/>
            <w:vMerge w:val="restart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105" w:type="dxa"/>
            <w:vMerge w:val="restart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 обуч-ся</w:t>
            </w:r>
          </w:p>
        </w:tc>
        <w:tc>
          <w:tcPr>
            <w:tcW w:w="1104" w:type="dxa"/>
            <w:vMerge w:val="restart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206" w:type="dxa"/>
            <w:gridSpan w:val="2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6" w:type="dxa"/>
            <w:gridSpan w:val="2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6" w:type="dxa"/>
            <w:gridSpan w:val="2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6" w:type="dxa"/>
            <w:gridSpan w:val="2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Качество знаний  (%)</w:t>
            </w:r>
          </w:p>
        </w:tc>
        <w:tc>
          <w:tcPr>
            <w:tcW w:w="1106" w:type="dxa"/>
            <w:vMerge w:val="restart"/>
          </w:tcPr>
          <w:p w:rsidR="00415643" w:rsidRPr="00CC3BD5" w:rsidRDefault="00415643" w:rsidP="00CC3BD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</w:tr>
      <w:tr w:rsidR="00415643" w:rsidRPr="00CC3BD5" w:rsidTr="00CC3BD5">
        <w:trPr>
          <w:trHeight w:val="159"/>
        </w:trPr>
        <w:tc>
          <w:tcPr>
            <w:tcW w:w="593" w:type="dxa"/>
            <w:vMerge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55" w:type="dxa"/>
            <w:vMerge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Литерат.чт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Англ.язык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415643" w:rsidRPr="00CC3BD5" w:rsidTr="00CC3BD5">
        <w:trPr>
          <w:trHeight w:val="553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Другие*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643" w:rsidRPr="00CC3BD5" w:rsidTr="00CC3BD5">
        <w:trPr>
          <w:trHeight w:val="315"/>
        </w:trPr>
        <w:tc>
          <w:tcPr>
            <w:tcW w:w="59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C3BD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0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104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945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1129</w:t>
            </w:r>
          </w:p>
        </w:tc>
        <w:tc>
          <w:tcPr>
            <w:tcW w:w="1103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55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106" w:type="dxa"/>
          </w:tcPr>
          <w:p w:rsidR="00415643" w:rsidRPr="00CC3BD5" w:rsidRDefault="00415643" w:rsidP="0081697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</w:tbl>
    <w:p w:rsidR="00415643" w:rsidRDefault="00415643" w:rsidP="00816972">
      <w:pPr>
        <w:pStyle w:val="NoSpacing"/>
        <w:rPr>
          <w:rFonts w:ascii="Times New Roman" w:hAnsi="Times New Roman"/>
          <w:sz w:val="24"/>
          <w:szCs w:val="24"/>
        </w:rPr>
      </w:pPr>
      <w:r w:rsidRPr="00CB21E2">
        <w:rPr>
          <w:rFonts w:ascii="Times New Roman" w:hAnsi="Times New Roman"/>
          <w:sz w:val="24"/>
          <w:szCs w:val="24"/>
        </w:rPr>
        <w:t>*Указать, если есть (кр.-тат. язык, лит.чт на кр.-тат., укр.яз. и др.)</w:t>
      </w:r>
    </w:p>
    <w:p w:rsidR="00415643" w:rsidRPr="00762BD0" w:rsidRDefault="00415643" w:rsidP="00816972">
      <w:pPr>
        <w:pStyle w:val="NoSpacing"/>
        <w:rPr>
          <w:rFonts w:ascii="Times New Roman" w:hAnsi="Times New Roman"/>
          <w:b/>
          <w:sz w:val="24"/>
          <w:szCs w:val="24"/>
        </w:rPr>
      </w:pPr>
      <w:r w:rsidRPr="00762BD0">
        <w:rPr>
          <w:rFonts w:ascii="Times New Roman" w:hAnsi="Times New Roman"/>
          <w:b/>
          <w:sz w:val="24"/>
          <w:szCs w:val="24"/>
        </w:rPr>
        <w:t xml:space="preserve"> Примечания</w:t>
      </w:r>
    </w:p>
    <w:p w:rsidR="00415643" w:rsidRDefault="00415643" w:rsidP="0081697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81697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1-4 классах – 366 чел.</w:t>
      </w:r>
    </w:p>
    <w:p w:rsidR="00415643" w:rsidRDefault="00415643" w:rsidP="0081697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них во 2-4 классах – 254 чел. 1-ые классы не оцениваются.</w:t>
      </w:r>
    </w:p>
    <w:p w:rsidR="00415643" w:rsidRDefault="00415643" w:rsidP="0081697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Волощук Киры (2Г) в учебном плане отсутствуют музыка, физическая культура и английский язык.</w:t>
      </w:r>
    </w:p>
    <w:p w:rsidR="00415643" w:rsidRPr="006029AC" w:rsidRDefault="00415643" w:rsidP="0081697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Сеферова Тимура (3В) в учебном плане отсутствуют музыка, физическая культура.</w:t>
      </w:r>
    </w:p>
    <w:p w:rsidR="00415643" w:rsidRDefault="00415643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CB21E2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CB21E2">
        <w:rPr>
          <w:rFonts w:ascii="Times New Roman" w:hAnsi="Times New Roman"/>
          <w:sz w:val="28"/>
          <w:szCs w:val="28"/>
        </w:rPr>
        <w:t>Приложение 3</w:t>
      </w:r>
    </w:p>
    <w:p w:rsidR="00415643" w:rsidRDefault="00415643" w:rsidP="00CB21E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415643" w:rsidRDefault="00415643" w:rsidP="00CB21E2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обучения по учебным предметам</w:t>
      </w:r>
    </w:p>
    <w:p w:rsidR="00415643" w:rsidRDefault="00415643" w:rsidP="00CB21E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5-11 кл.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2143"/>
        <w:gridCol w:w="1055"/>
        <w:gridCol w:w="1055"/>
        <w:gridCol w:w="1054"/>
        <w:gridCol w:w="1054"/>
        <w:gridCol w:w="1054"/>
        <w:gridCol w:w="1054"/>
        <w:gridCol w:w="1054"/>
        <w:gridCol w:w="1054"/>
        <w:gridCol w:w="1054"/>
        <w:gridCol w:w="1054"/>
        <w:gridCol w:w="1322"/>
        <w:gridCol w:w="1417"/>
      </w:tblGrid>
      <w:tr w:rsidR="00415643" w:rsidRPr="00CC3BD5" w:rsidTr="00CC3BD5">
        <w:tc>
          <w:tcPr>
            <w:tcW w:w="594" w:type="dxa"/>
            <w:vMerge w:val="restart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43" w:type="dxa"/>
            <w:vMerge w:val="restart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055" w:type="dxa"/>
            <w:vMerge w:val="restart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 об-ся</w:t>
            </w:r>
          </w:p>
        </w:tc>
        <w:tc>
          <w:tcPr>
            <w:tcW w:w="1055" w:type="dxa"/>
            <w:vMerge w:val="restart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108" w:type="dxa"/>
            <w:gridSpan w:val="2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  <w:gridSpan w:val="2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  <w:gridSpan w:val="2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8" w:type="dxa"/>
            <w:gridSpan w:val="2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2" w:type="dxa"/>
            <w:vMerge w:val="restart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417" w:type="dxa"/>
            <w:vMerge w:val="restart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</w:tr>
      <w:tr w:rsidR="00415643" w:rsidRPr="00CC3BD5" w:rsidTr="00CC3BD5">
        <w:tc>
          <w:tcPr>
            <w:tcW w:w="594" w:type="dxa"/>
            <w:vMerge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vMerge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vMerge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22" w:type="dxa"/>
            <w:vMerge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Англ.язык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CC3BD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CC3B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293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190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C3BD5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3,94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43" w:type="dxa"/>
          </w:tcPr>
          <w:p w:rsidR="00415643" w:rsidRPr="00CC3BD5" w:rsidRDefault="00415643" w:rsidP="00BB63F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571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485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Крымоведение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415643" w:rsidRPr="00CC3BD5" w:rsidTr="00CC3BD5">
        <w:tc>
          <w:tcPr>
            <w:tcW w:w="59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43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C3BD5">
              <w:rPr>
                <w:rFonts w:ascii="Times New Roman" w:hAnsi="Times New Roman"/>
                <w:sz w:val="24"/>
                <w:szCs w:val="24"/>
              </w:rPr>
              <w:t>Другие*</w:t>
            </w: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5643" w:rsidRPr="00CC3BD5" w:rsidRDefault="00415643" w:rsidP="00CB21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5643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  <w:r w:rsidRPr="00CB21E2">
        <w:rPr>
          <w:rFonts w:ascii="Times New Roman" w:hAnsi="Times New Roman"/>
          <w:sz w:val="24"/>
          <w:szCs w:val="24"/>
        </w:rPr>
        <w:t>*Указать, если есть (кр.-тат. язык, лит.чт на кр.-тат., укр.яз. и др.)</w:t>
      </w:r>
    </w:p>
    <w:p w:rsidR="00415643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</w:p>
    <w:p w:rsidR="00415643" w:rsidRDefault="00415643" w:rsidP="00816972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415643" w:rsidRDefault="00415643" w:rsidP="0081697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415643" w:rsidRDefault="00415643" w:rsidP="00816972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обучения педагогов</w:t>
      </w:r>
    </w:p>
    <w:p w:rsidR="00415643" w:rsidRDefault="00415643" w:rsidP="00816972"/>
    <w:tbl>
      <w:tblPr>
        <w:tblW w:w="11907" w:type="dxa"/>
        <w:tblInd w:w="-5" w:type="dxa"/>
        <w:tblLook w:val="00A0"/>
      </w:tblPr>
      <w:tblGrid>
        <w:gridCol w:w="851"/>
        <w:gridCol w:w="3544"/>
        <w:gridCol w:w="3827"/>
        <w:gridCol w:w="1843"/>
        <w:gridCol w:w="1842"/>
      </w:tblGrid>
      <w:tr w:rsidR="00415643" w:rsidRPr="00CC3BD5" w:rsidTr="00816972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Качество знаний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Байдюк Н. Н.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Жадан О. С.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Гулак Н. И.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Гоморова А.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Гоморова А. Ю.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Кобыш С. И.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Бочкала Н.В.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Байдюк Н. Н.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Жадан О. С.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Гулак Н. И.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Гоморова А.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Гоморова А. Ю.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Кобыш С. И.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Бочкала Н.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Дронова Т.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Санина Ю.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Буркацкая А. Э.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Чистоклетова Ю. Н.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Талах Л. С.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Мачакра Ю. Ю.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Сандлер М.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Склярова О.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Попова М.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Левчик Г.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Кокчеева Р. Э.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Деркач Н.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Дружинец Н. Н.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Алгебра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Левчик Г.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Зуб Л.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Деркач Н.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Дружинец Н. Н.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Геометрия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Левчик Г.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Зуб Л.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Деркач Н.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Добржанская Е.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Информатика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Попова М.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Кокчеева Р. Э.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Кобылинская Н. К.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Ротт Е.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Марченко Е.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Лисюк Д.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Томашова И. Н.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Гавриченко П.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Макух И. Е.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Томашова И. Н.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Гавриченко П.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Макух И. Е.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Гредина Е. Л.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Ротт Е. А.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Гредина Е. Л.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Дейнека Н.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Дейнека Н.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МХК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Лисюк Н. П.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Бакулева Л.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4,8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Захаров Г. М.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4,9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Сенько Е.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Колядинский И.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Физ.культура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Гарбуз И. Б.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Василенко Е. С.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Чикиев У. С.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Савельева И. П.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  <w:tr w:rsidR="00415643" w:rsidRPr="00CC3BD5" w:rsidTr="00816972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Гавриченко П. 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Крымоведение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10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</w:tr>
      <w:tr w:rsidR="00415643" w:rsidRPr="00CC3BD5" w:rsidTr="008169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15643" w:rsidRPr="009E101A" w:rsidRDefault="00415643" w:rsidP="0081697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9E101A">
              <w:rPr>
                <w:rFonts w:cs="Calibri"/>
                <w:color w:val="000000"/>
                <w:lang w:eastAsia="ru-RU"/>
              </w:rPr>
              <w:t> </w:t>
            </w:r>
          </w:p>
        </w:tc>
      </w:tr>
    </w:tbl>
    <w:p w:rsidR="00415643" w:rsidRDefault="00415643" w:rsidP="00816972"/>
    <w:p w:rsidR="00415643" w:rsidRPr="00CB21E2" w:rsidRDefault="00415643" w:rsidP="00BB63F2">
      <w:pPr>
        <w:pStyle w:val="NoSpacing"/>
        <w:rPr>
          <w:rFonts w:ascii="Times New Roman" w:hAnsi="Times New Roman"/>
          <w:sz w:val="24"/>
          <w:szCs w:val="24"/>
        </w:rPr>
      </w:pPr>
    </w:p>
    <w:sectPr w:rsidR="00415643" w:rsidRPr="00CB21E2" w:rsidSect="00713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2139D"/>
    <w:multiLevelType w:val="hybridMultilevel"/>
    <w:tmpl w:val="A03A5100"/>
    <w:lvl w:ilvl="0" w:tplc="51BABB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026"/>
    <w:rsid w:val="000E56DC"/>
    <w:rsid w:val="00160F6A"/>
    <w:rsid w:val="001828DD"/>
    <w:rsid w:val="001D7CE9"/>
    <w:rsid w:val="0022069C"/>
    <w:rsid w:val="002913B0"/>
    <w:rsid w:val="002C49E4"/>
    <w:rsid w:val="00376E0F"/>
    <w:rsid w:val="003B7A2F"/>
    <w:rsid w:val="00415643"/>
    <w:rsid w:val="00476207"/>
    <w:rsid w:val="0050280D"/>
    <w:rsid w:val="0054730F"/>
    <w:rsid w:val="005500A0"/>
    <w:rsid w:val="00557D84"/>
    <w:rsid w:val="005641F7"/>
    <w:rsid w:val="005B0052"/>
    <w:rsid w:val="005B7E13"/>
    <w:rsid w:val="006029AC"/>
    <w:rsid w:val="00612EE0"/>
    <w:rsid w:val="00712448"/>
    <w:rsid w:val="0071305E"/>
    <w:rsid w:val="00725338"/>
    <w:rsid w:val="00762BD0"/>
    <w:rsid w:val="007B78F7"/>
    <w:rsid w:val="007E0767"/>
    <w:rsid w:val="007F3C21"/>
    <w:rsid w:val="007F49FE"/>
    <w:rsid w:val="00816972"/>
    <w:rsid w:val="00845026"/>
    <w:rsid w:val="008676BB"/>
    <w:rsid w:val="00872681"/>
    <w:rsid w:val="00880B0D"/>
    <w:rsid w:val="00986B61"/>
    <w:rsid w:val="009B5689"/>
    <w:rsid w:val="009C5612"/>
    <w:rsid w:val="009D4767"/>
    <w:rsid w:val="009D60C9"/>
    <w:rsid w:val="009E101A"/>
    <w:rsid w:val="00AA0F76"/>
    <w:rsid w:val="00B4023F"/>
    <w:rsid w:val="00B727B3"/>
    <w:rsid w:val="00BA5E3F"/>
    <w:rsid w:val="00BB63F2"/>
    <w:rsid w:val="00BD68BC"/>
    <w:rsid w:val="00C7788E"/>
    <w:rsid w:val="00CB21E2"/>
    <w:rsid w:val="00CC3BD5"/>
    <w:rsid w:val="00D30A3C"/>
    <w:rsid w:val="00D448C5"/>
    <w:rsid w:val="00D54D3D"/>
    <w:rsid w:val="00D62E8F"/>
    <w:rsid w:val="00E13EE6"/>
    <w:rsid w:val="00E31CCA"/>
    <w:rsid w:val="00E5042C"/>
    <w:rsid w:val="00EB6CA3"/>
    <w:rsid w:val="00EC02A8"/>
    <w:rsid w:val="00FC059A"/>
    <w:rsid w:val="00FF3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7B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6CA3"/>
    <w:rPr>
      <w:lang w:eastAsia="en-US"/>
    </w:rPr>
  </w:style>
  <w:style w:type="table" w:styleId="TableGrid">
    <w:name w:val="Table Grid"/>
    <w:basedOn w:val="TableNormal"/>
    <w:uiPriority w:val="99"/>
    <w:rsid w:val="00EB6C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C4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49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715</Words>
  <Characters>4082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учебных достижений обучающихся</dc:title>
  <dc:subject/>
  <dc:creator>User-s</dc:creator>
  <cp:keywords/>
  <dc:description/>
  <cp:lastModifiedBy>User</cp:lastModifiedBy>
  <cp:revision>2</cp:revision>
  <cp:lastPrinted>2017-12-28T05:56:00Z</cp:lastPrinted>
  <dcterms:created xsi:type="dcterms:W3CDTF">2020-02-08T11:08:00Z</dcterms:created>
  <dcterms:modified xsi:type="dcterms:W3CDTF">2020-02-08T11:08:00Z</dcterms:modified>
</cp:coreProperties>
</file>